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20E6" w:rsidRDefault="00F920E6">
      <w:r w:rsidRPr="007619B4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i1025" type="#_x0000_t75" style="width:468pt;height:644.25pt;visibility:visible">
            <v:imagedata r:id="rId4" o:title=""/>
          </v:shape>
        </w:pict>
      </w:r>
    </w:p>
    <w:p w:rsidR="00F920E6" w:rsidRDefault="00F920E6">
      <w:r w:rsidRPr="007619B4">
        <w:rPr>
          <w:noProof/>
        </w:rPr>
        <w:pict>
          <v:shape id="Picture 2" o:spid="_x0000_i1026" type="#_x0000_t75" style="width:468pt;height:645pt;visibility:visible">
            <v:imagedata r:id="rId5" o:title=""/>
          </v:shape>
        </w:pict>
      </w:r>
    </w:p>
    <w:p w:rsidR="00F920E6" w:rsidRDefault="00F920E6">
      <w:r w:rsidRPr="007619B4">
        <w:rPr>
          <w:noProof/>
        </w:rPr>
        <w:pict>
          <v:shape id="Picture 3" o:spid="_x0000_i1027" type="#_x0000_t75" style="width:468pt;height:644.25pt;visibility:visible">
            <v:imagedata r:id="rId6" o:title=""/>
          </v:shape>
        </w:pict>
      </w:r>
    </w:p>
    <w:p w:rsidR="00F920E6" w:rsidRDefault="00F920E6">
      <w:r w:rsidRPr="007619B4">
        <w:rPr>
          <w:noProof/>
        </w:rPr>
        <w:pict>
          <v:shape id="Picture 4" o:spid="_x0000_i1028" type="#_x0000_t75" style="width:468pt;height:644.25pt;visibility:visible">
            <v:imagedata r:id="rId7" o:title=""/>
          </v:shape>
        </w:pict>
      </w:r>
    </w:p>
    <w:sectPr w:rsidR="00F920E6" w:rsidSect="00444D2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E6638"/>
    <w:rsid w:val="00444D20"/>
    <w:rsid w:val="004B6935"/>
    <w:rsid w:val="005E49B0"/>
    <w:rsid w:val="007619B4"/>
    <w:rsid w:val="008C5506"/>
    <w:rsid w:val="00BC1B27"/>
    <w:rsid w:val="00EE6638"/>
    <w:rsid w:val="00F65DF7"/>
    <w:rsid w:val="00F920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4D20"/>
    <w:pPr>
      <w:spacing w:after="200" w:line="276" w:lineRule="auto"/>
    </w:pPr>
    <w:rPr>
      <w:sz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EE66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E663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</TotalTime>
  <Pages>4</Pages>
  <Words>1</Words>
  <Characters>7</Characters>
  <Application>Microsoft Office Outlook</Application>
  <DocSecurity>0</DocSecurity>
  <Lines>0</Lines>
  <Paragraphs>0</Paragraphs>
  <ScaleCrop>false</ScaleCrop>
  <Company>ISJ SANU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isj</dc:creator>
  <cp:keywords/>
  <dc:description/>
  <cp:lastModifiedBy>rc</cp:lastModifiedBy>
  <cp:revision>2</cp:revision>
  <cp:lastPrinted>2016-09-13T05:59:00Z</cp:lastPrinted>
  <dcterms:created xsi:type="dcterms:W3CDTF">2016-09-13T06:01:00Z</dcterms:created>
  <dcterms:modified xsi:type="dcterms:W3CDTF">2016-09-13T06:01:00Z</dcterms:modified>
</cp:coreProperties>
</file>